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27" w:rsidRPr="0067164B" w:rsidRDefault="004F3E27" w:rsidP="00A06DA1">
      <w:pPr>
        <w:spacing w:after="0" w:line="240" w:lineRule="auto"/>
        <w:ind w:left="9790" w:hanging="2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4F3E27" w:rsidRPr="0067164B" w:rsidRDefault="004F3E27" w:rsidP="00A06DA1">
      <w:pPr>
        <w:spacing w:after="0" w:line="240" w:lineRule="auto"/>
        <w:ind w:left="9790" w:hanging="220"/>
        <w:jc w:val="center"/>
        <w:rPr>
          <w:sz w:val="28"/>
          <w:szCs w:val="28"/>
        </w:rPr>
      </w:pPr>
      <w:r w:rsidRPr="0067164B">
        <w:rPr>
          <w:rFonts w:ascii="Times New Roman" w:hAnsi="Times New Roman" w:cs="Times New Roman"/>
          <w:sz w:val="28"/>
          <w:szCs w:val="28"/>
        </w:rPr>
        <w:t>к Порядку принятия решения</w:t>
      </w:r>
    </w:p>
    <w:p w:rsidR="004F3E27" w:rsidRPr="0067164B" w:rsidRDefault="004F3E27" w:rsidP="00A06DA1">
      <w:pPr>
        <w:spacing w:after="0" w:line="240" w:lineRule="auto"/>
        <w:ind w:left="9790" w:hanging="220"/>
        <w:jc w:val="center"/>
        <w:rPr>
          <w:sz w:val="28"/>
          <w:szCs w:val="28"/>
        </w:rPr>
      </w:pPr>
      <w:r w:rsidRPr="0067164B">
        <w:rPr>
          <w:rFonts w:ascii="Times New Roman" w:hAnsi="Times New Roman" w:cs="Times New Roman"/>
          <w:sz w:val="28"/>
          <w:szCs w:val="28"/>
        </w:rPr>
        <w:t>о разработке,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64B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7164B">
        <w:rPr>
          <w:rFonts w:ascii="Times New Roman" w:hAnsi="Times New Roman" w:cs="Times New Roman"/>
          <w:sz w:val="28"/>
          <w:szCs w:val="28"/>
        </w:rPr>
        <w:t>, реализации</w:t>
      </w:r>
    </w:p>
    <w:p w:rsidR="004F3E27" w:rsidRPr="0067164B" w:rsidRDefault="004F3E27" w:rsidP="00A06DA1">
      <w:pPr>
        <w:spacing w:after="0" w:line="240" w:lineRule="auto"/>
        <w:ind w:left="9790" w:hanging="220"/>
        <w:jc w:val="center"/>
        <w:rPr>
          <w:rFonts w:ascii="Times New Roman" w:hAnsi="Times New Roman" w:cs="Times New Roman"/>
          <w:sz w:val="28"/>
          <w:szCs w:val="28"/>
        </w:rPr>
      </w:pPr>
      <w:r w:rsidRPr="0067164B">
        <w:rPr>
          <w:rFonts w:ascii="Times New Roman" w:hAnsi="Times New Roman" w:cs="Times New Roman"/>
          <w:sz w:val="28"/>
          <w:szCs w:val="28"/>
        </w:rPr>
        <w:t>и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64B">
        <w:rPr>
          <w:rFonts w:ascii="Times New Roman" w:hAnsi="Times New Roman" w:cs="Times New Roman"/>
          <w:sz w:val="28"/>
          <w:szCs w:val="28"/>
        </w:rPr>
        <w:t>эффективности реализации</w:t>
      </w:r>
    </w:p>
    <w:p w:rsidR="004F3E27" w:rsidRPr="0067164B" w:rsidRDefault="004F3E27" w:rsidP="00A06DA1">
      <w:pPr>
        <w:spacing w:after="0" w:line="240" w:lineRule="auto"/>
        <w:ind w:left="9790" w:hanging="220"/>
        <w:jc w:val="center"/>
        <w:rPr>
          <w:rFonts w:ascii="Times New Roman" w:hAnsi="Times New Roman" w:cs="Times New Roman"/>
          <w:sz w:val="28"/>
          <w:szCs w:val="28"/>
        </w:rPr>
      </w:pPr>
      <w:r w:rsidRPr="0067164B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4F3E27" w:rsidRDefault="004F3E27" w:rsidP="00A06DA1">
      <w:pPr>
        <w:spacing w:after="0" w:line="240" w:lineRule="auto"/>
        <w:ind w:left="9790" w:hanging="2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3E27" w:rsidRDefault="004F3E27" w:rsidP="00A06DA1">
      <w:pPr>
        <w:spacing w:after="0" w:line="240" w:lineRule="auto"/>
        <w:ind w:left="9790" w:hanging="2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Коржевское сельское поселение </w:t>
      </w:r>
    </w:p>
    <w:p w:rsidR="004F3E27" w:rsidRDefault="004F3E27" w:rsidP="00A06DA1">
      <w:pPr>
        <w:spacing w:after="0" w:line="240" w:lineRule="auto"/>
        <w:ind w:left="9790" w:hanging="2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 района</w:t>
      </w:r>
    </w:p>
    <w:p w:rsidR="004F3E27" w:rsidRPr="0067164B" w:rsidRDefault="004F3E27" w:rsidP="003033C2">
      <w:pPr>
        <w:spacing w:after="0" w:line="240" w:lineRule="auto"/>
        <w:ind w:left="9202"/>
        <w:jc w:val="center"/>
        <w:rPr>
          <w:rFonts w:ascii="Times New Roman" w:hAnsi="Times New Roman" w:cs="Times New Roman"/>
          <w:sz w:val="28"/>
          <w:szCs w:val="28"/>
        </w:rPr>
      </w:pPr>
    </w:p>
    <w:p w:rsidR="004F3E27" w:rsidRDefault="004F3E27" w:rsidP="00D82FC1">
      <w:pPr>
        <w:pStyle w:val="Heading1"/>
        <w:spacing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033C2">
        <w:rPr>
          <w:rFonts w:ascii="Times New Roman" w:hAnsi="Times New Roman" w:cs="Times New Roman"/>
          <w:b w:val="0"/>
          <w:bCs w:val="0"/>
          <w:sz w:val="28"/>
          <w:szCs w:val="28"/>
        </w:rPr>
        <w:t>ПЛАН</w:t>
      </w:r>
    </w:p>
    <w:p w:rsidR="004F3E27" w:rsidRDefault="004F3E27" w:rsidP="00D82F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33C2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033C2">
        <w:rPr>
          <w:rFonts w:ascii="Times New Roman" w:hAnsi="Times New Roman" w:cs="Times New Roman"/>
          <w:sz w:val="28"/>
          <w:szCs w:val="28"/>
        </w:rPr>
        <w:t xml:space="preserve"> программы на очередной год и плановый период</w:t>
      </w:r>
    </w:p>
    <w:p w:rsidR="004F3E27" w:rsidRDefault="004F3E27" w:rsidP="00D82F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«___________________________________________________________________________________________________»</w:t>
      </w:r>
    </w:p>
    <w:p w:rsidR="004F3E27" w:rsidRDefault="004F3E27" w:rsidP="00303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99"/>
        <w:gridCol w:w="2987"/>
        <w:gridCol w:w="850"/>
        <w:gridCol w:w="1985"/>
        <w:gridCol w:w="567"/>
        <w:gridCol w:w="709"/>
        <w:gridCol w:w="708"/>
        <w:gridCol w:w="709"/>
        <w:gridCol w:w="567"/>
        <w:gridCol w:w="709"/>
        <w:gridCol w:w="709"/>
        <w:gridCol w:w="708"/>
        <w:gridCol w:w="567"/>
        <w:gridCol w:w="709"/>
        <w:gridCol w:w="709"/>
        <w:gridCol w:w="653"/>
      </w:tblGrid>
      <w:tr w:rsidR="004F3E27" w:rsidRPr="0076012E">
        <w:tc>
          <w:tcPr>
            <w:tcW w:w="6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Pr="003033C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Наименование подпр</w:t>
            </w:r>
            <w:r w:rsidRPr="003033C2">
              <w:rPr>
                <w:rFonts w:ascii="Times New Roman" w:hAnsi="Times New Roman" w:cs="Times New Roman"/>
              </w:rPr>
              <w:t>о</w:t>
            </w:r>
            <w:r w:rsidRPr="003033C2">
              <w:rPr>
                <w:rFonts w:ascii="Times New Roman" w:hAnsi="Times New Roman" w:cs="Times New Roman"/>
              </w:rPr>
              <w:t>граммы, основного мер</w:t>
            </w:r>
            <w:r w:rsidRPr="003033C2">
              <w:rPr>
                <w:rFonts w:ascii="Times New Roman" w:hAnsi="Times New Roman" w:cs="Times New Roman"/>
              </w:rPr>
              <w:t>о</w:t>
            </w:r>
            <w:r w:rsidRPr="003033C2">
              <w:rPr>
                <w:rFonts w:ascii="Times New Roman" w:hAnsi="Times New Roman" w:cs="Times New Roman"/>
              </w:rPr>
              <w:t>приятия, ведомственной целевой программы, ко</w:t>
            </w:r>
            <w:r w:rsidRPr="003033C2">
              <w:rPr>
                <w:rFonts w:ascii="Times New Roman" w:hAnsi="Times New Roman" w:cs="Times New Roman"/>
              </w:rPr>
              <w:t>н</w:t>
            </w:r>
            <w:r w:rsidRPr="003033C2">
              <w:rPr>
                <w:rFonts w:ascii="Times New Roman" w:hAnsi="Times New Roman" w:cs="Times New Roman"/>
              </w:rPr>
              <w:t>трольного события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Ст</w:t>
            </w:r>
            <w:r w:rsidRPr="003033C2">
              <w:rPr>
                <w:rFonts w:ascii="Times New Roman" w:hAnsi="Times New Roman" w:cs="Times New Roman"/>
              </w:rPr>
              <w:t>а</w:t>
            </w:r>
            <w:r w:rsidRPr="003033C2">
              <w:rPr>
                <w:rFonts w:ascii="Times New Roman" w:hAnsi="Times New Roman" w:cs="Times New Roman"/>
              </w:rPr>
              <w:t xml:space="preserve">тус </w:t>
            </w:r>
            <w:hyperlink w:anchor="sub_70" w:history="1">
              <w:r w:rsidRPr="00D82FC1">
                <w:rPr>
                  <w:rStyle w:val="a0"/>
                  <w:rFonts w:ascii="Times New Roman" w:hAnsi="Times New Roman" w:cs="Times New Roman"/>
                  <w:b w:val="0"/>
                  <w:vertAlign w:val="superscript"/>
                </w:rPr>
                <w:t>1</w:t>
              </w:r>
            </w:hyperlink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 xml:space="preserve">Ответственный за контрольное событие </w:t>
            </w:r>
            <w:hyperlink w:anchor="sub_80" w:history="1">
              <w:r w:rsidRPr="00D82FC1">
                <w:rPr>
                  <w:rStyle w:val="a0"/>
                  <w:rFonts w:ascii="Times New Roman" w:hAnsi="Times New Roman" w:cs="Times New Roman"/>
                  <w:b w:val="0"/>
                  <w:vertAlign w:val="superscript"/>
                </w:rPr>
                <w:t>2</w:t>
              </w:r>
            </w:hyperlink>
          </w:p>
        </w:tc>
        <w:tc>
          <w:tcPr>
            <w:tcW w:w="80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Срок наступления контрольного события (дата)</w:t>
            </w:r>
            <w:hyperlink w:anchor="sub_90" w:history="1">
              <w:r w:rsidRPr="00D82FC1">
                <w:rPr>
                  <w:rStyle w:val="a0"/>
                  <w:rFonts w:ascii="Times New Roman" w:hAnsi="Times New Roman" w:cs="Times New Roman"/>
                  <w:b w:val="0"/>
                  <w:vertAlign w:val="superscript"/>
                </w:rPr>
                <w:t>3</w:t>
              </w:r>
            </w:hyperlink>
          </w:p>
        </w:tc>
      </w:tr>
      <w:tr w:rsidR="004F3E27" w:rsidRPr="0076012E">
        <w:tc>
          <w:tcPr>
            <w:tcW w:w="69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очередной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2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</w:tr>
      <w:tr w:rsidR="004F3E27" w:rsidRPr="0076012E">
        <w:tc>
          <w:tcPr>
            <w:tcW w:w="69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II 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III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IV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II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III 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IV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II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III кв.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D101B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IV кв.</w:t>
            </w:r>
          </w:p>
        </w:tc>
      </w:tr>
    </w:tbl>
    <w:p w:rsidR="004F3E27" w:rsidRPr="00D82FC1" w:rsidRDefault="004F3E27" w:rsidP="003033C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99"/>
        <w:gridCol w:w="2987"/>
        <w:gridCol w:w="850"/>
        <w:gridCol w:w="1985"/>
        <w:gridCol w:w="567"/>
        <w:gridCol w:w="709"/>
        <w:gridCol w:w="708"/>
        <w:gridCol w:w="709"/>
        <w:gridCol w:w="567"/>
        <w:gridCol w:w="709"/>
        <w:gridCol w:w="709"/>
        <w:gridCol w:w="708"/>
        <w:gridCol w:w="567"/>
        <w:gridCol w:w="709"/>
        <w:gridCol w:w="709"/>
        <w:gridCol w:w="653"/>
      </w:tblGrid>
      <w:tr w:rsidR="004F3E27" w:rsidRPr="0076012E">
        <w:trPr>
          <w:tblHeader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3033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16</w:t>
            </w: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3033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Контрольное событие 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1.2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Контрольное событие 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Контрольное событие 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2.2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Контрольное событие 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3033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3.1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Контрольное событие 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3.2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Контрольное событие 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B7454E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Ведомственная целевая программа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Pr="003033C2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X</w:t>
            </w: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4.1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Контрольное событие 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4.2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Контрольное событие 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4F3E27" w:rsidRPr="0076012E"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2"/>
              <w:rPr>
                <w:rFonts w:ascii="Times New Roman" w:hAnsi="Times New Roman" w:cs="Times New Roman"/>
              </w:rPr>
            </w:pPr>
            <w:r w:rsidRPr="003033C2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E27" w:rsidRPr="003033C2" w:rsidRDefault="004F3E27" w:rsidP="003033C2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</w:tbl>
    <w:p w:rsidR="004F3E27" w:rsidRDefault="004F3E27" w:rsidP="00D82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E27" w:rsidRPr="003033C2" w:rsidRDefault="004F3E27" w:rsidP="00B745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2FC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033C2">
        <w:rPr>
          <w:rFonts w:ascii="Times New Roman" w:hAnsi="Times New Roman" w:cs="Times New Roman"/>
          <w:sz w:val="28"/>
          <w:szCs w:val="28"/>
        </w:rPr>
        <w:t xml:space="preserve"> Отмечаются контрольные события в следующих случаях:</w:t>
      </w:r>
    </w:p>
    <w:p w:rsidR="004F3E27" w:rsidRPr="003033C2" w:rsidRDefault="004F3E27" w:rsidP="00B745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3C2">
        <w:rPr>
          <w:rFonts w:ascii="Times New Roman" w:hAnsi="Times New Roman" w:cs="Times New Roman"/>
          <w:sz w:val="28"/>
          <w:szCs w:val="28"/>
        </w:rPr>
        <w:t xml:space="preserve">если контрольное событие </w:t>
      </w:r>
      <w:r>
        <w:rPr>
          <w:rFonts w:ascii="Times New Roman" w:hAnsi="Times New Roman" w:cs="Times New Roman"/>
          <w:sz w:val="28"/>
          <w:szCs w:val="28"/>
        </w:rPr>
        <w:t>включено в план мероприятий («</w:t>
      </w:r>
      <w:r w:rsidRPr="003033C2">
        <w:rPr>
          <w:rFonts w:ascii="Times New Roman" w:hAnsi="Times New Roman" w:cs="Times New Roman"/>
          <w:sz w:val="28"/>
          <w:szCs w:val="28"/>
        </w:rPr>
        <w:t>дорожную карту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33C2">
        <w:rPr>
          <w:rFonts w:ascii="Times New Roman" w:hAnsi="Times New Roman" w:cs="Times New Roman"/>
          <w:sz w:val="28"/>
          <w:szCs w:val="28"/>
        </w:rPr>
        <w:t>), содержащий ежегодные индик</w:t>
      </w:r>
      <w:r w:rsidRPr="003033C2">
        <w:rPr>
          <w:rFonts w:ascii="Times New Roman" w:hAnsi="Times New Roman" w:cs="Times New Roman"/>
          <w:sz w:val="28"/>
          <w:szCs w:val="28"/>
        </w:rPr>
        <w:t>а</w:t>
      </w:r>
      <w:r w:rsidRPr="003033C2">
        <w:rPr>
          <w:rFonts w:ascii="Times New Roman" w:hAnsi="Times New Roman" w:cs="Times New Roman"/>
          <w:sz w:val="28"/>
          <w:szCs w:val="28"/>
        </w:rPr>
        <w:t>торы, обеспечивающий достижение установленных указами Президента Российской Федерации от 7 мая 2012 № 596 - 606 целевых пок</w:t>
      </w:r>
      <w:r>
        <w:rPr>
          <w:rFonts w:ascii="Times New Roman" w:hAnsi="Times New Roman" w:cs="Times New Roman"/>
          <w:sz w:val="28"/>
          <w:szCs w:val="28"/>
        </w:rPr>
        <w:t>азателей, присваивается статус «</w:t>
      </w:r>
      <w:r w:rsidRPr="003033C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33C2">
        <w:rPr>
          <w:rFonts w:ascii="Times New Roman" w:hAnsi="Times New Roman" w:cs="Times New Roman"/>
          <w:sz w:val="28"/>
          <w:szCs w:val="28"/>
        </w:rPr>
        <w:t>;</w:t>
      </w:r>
    </w:p>
    <w:p w:rsidR="004F3E27" w:rsidRPr="003033C2" w:rsidRDefault="004F3E27" w:rsidP="00B745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3C2">
        <w:rPr>
          <w:rFonts w:ascii="Times New Roman" w:hAnsi="Times New Roman" w:cs="Times New Roman"/>
          <w:sz w:val="28"/>
          <w:szCs w:val="28"/>
        </w:rPr>
        <w:t>если контрольное событие отражает результат выполнения мероприятий приоритетных национальных проектов, при</w:t>
      </w:r>
      <w:r>
        <w:rPr>
          <w:rFonts w:ascii="Times New Roman" w:hAnsi="Times New Roman" w:cs="Times New Roman"/>
          <w:sz w:val="28"/>
          <w:szCs w:val="28"/>
        </w:rPr>
        <w:t>сваивается статус «</w:t>
      </w:r>
      <w:r w:rsidRPr="003033C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33C2">
        <w:rPr>
          <w:rFonts w:ascii="Times New Roman" w:hAnsi="Times New Roman" w:cs="Times New Roman"/>
          <w:sz w:val="28"/>
          <w:szCs w:val="28"/>
        </w:rPr>
        <w:t>;</w:t>
      </w:r>
    </w:p>
    <w:p w:rsidR="004F3E27" w:rsidRPr="003033C2" w:rsidRDefault="004F3E27" w:rsidP="00B745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3C2">
        <w:rPr>
          <w:rFonts w:ascii="Times New Roman" w:hAnsi="Times New Roman" w:cs="Times New Roman"/>
          <w:sz w:val="28"/>
          <w:szCs w:val="28"/>
        </w:rPr>
        <w:t>если контрольное событие включено в и</w:t>
      </w:r>
      <w:r>
        <w:rPr>
          <w:rFonts w:ascii="Times New Roman" w:hAnsi="Times New Roman" w:cs="Times New Roman"/>
          <w:sz w:val="28"/>
          <w:szCs w:val="28"/>
        </w:rPr>
        <w:t>ной план, присваивается статус «</w:t>
      </w:r>
      <w:r w:rsidRPr="003033C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33C2">
        <w:rPr>
          <w:rFonts w:ascii="Times New Roman" w:hAnsi="Times New Roman" w:cs="Times New Roman"/>
          <w:sz w:val="28"/>
          <w:szCs w:val="28"/>
        </w:rPr>
        <w:t xml:space="preserve"> с указание</w:t>
      </w:r>
      <w:r>
        <w:rPr>
          <w:rFonts w:ascii="Times New Roman" w:hAnsi="Times New Roman" w:cs="Times New Roman"/>
          <w:sz w:val="28"/>
          <w:szCs w:val="28"/>
        </w:rPr>
        <w:t>м в сноске наименования плана («</w:t>
      </w:r>
      <w:r w:rsidRPr="003033C2">
        <w:rPr>
          <w:rFonts w:ascii="Times New Roman" w:hAnsi="Times New Roman" w:cs="Times New Roman"/>
          <w:sz w:val="28"/>
          <w:szCs w:val="28"/>
        </w:rPr>
        <w:t>дорожной карты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33C2">
        <w:rPr>
          <w:rFonts w:ascii="Times New Roman" w:hAnsi="Times New Roman" w:cs="Times New Roman"/>
          <w:sz w:val="28"/>
          <w:szCs w:val="28"/>
        </w:rPr>
        <w:t>).</w:t>
      </w:r>
    </w:p>
    <w:p w:rsidR="004F3E27" w:rsidRPr="003033C2" w:rsidRDefault="004F3E27" w:rsidP="00B745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3C2">
        <w:rPr>
          <w:rFonts w:ascii="Times New Roman" w:hAnsi="Times New Roman" w:cs="Times New Roman"/>
          <w:sz w:val="28"/>
          <w:szCs w:val="28"/>
        </w:rPr>
        <w:t>Допускается присваивание нескольких статусов одному контрольному событию в соответствующей графе.</w:t>
      </w:r>
    </w:p>
    <w:p w:rsidR="004F3E27" w:rsidRPr="003033C2" w:rsidRDefault="004F3E27" w:rsidP="00B745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2FC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033C2">
        <w:rPr>
          <w:rFonts w:ascii="Times New Roman" w:hAnsi="Times New Roman" w:cs="Times New Roman"/>
          <w:sz w:val="28"/>
          <w:szCs w:val="28"/>
        </w:rPr>
        <w:t xml:space="preserve"> В качестве ответственного за контрольное событие указывается координатор муниципальной программы (по</w:t>
      </w:r>
      <w:r w:rsidRPr="003033C2">
        <w:rPr>
          <w:rFonts w:ascii="Times New Roman" w:hAnsi="Times New Roman" w:cs="Times New Roman"/>
          <w:sz w:val="28"/>
          <w:szCs w:val="28"/>
        </w:rPr>
        <w:t>д</w:t>
      </w:r>
      <w:r w:rsidRPr="003033C2">
        <w:rPr>
          <w:rFonts w:ascii="Times New Roman" w:hAnsi="Times New Roman" w:cs="Times New Roman"/>
          <w:sz w:val="28"/>
          <w:szCs w:val="28"/>
        </w:rPr>
        <w:t>программы) и (или) участники государственной программы (не более одного).</w:t>
      </w:r>
    </w:p>
    <w:p w:rsidR="004F3E27" w:rsidRDefault="004F3E27" w:rsidP="00B7454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82FC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033C2">
        <w:rPr>
          <w:rFonts w:ascii="Times New Roman" w:hAnsi="Times New Roman" w:cs="Times New Roman"/>
          <w:sz w:val="28"/>
          <w:szCs w:val="28"/>
        </w:rPr>
        <w:t xml:space="preserve"> Указывается календарная дата наступления контрольного события. По регулярно повторяющимся контрольным событиям допускается установление нескольких дат наступления</w:t>
      </w:r>
    </w:p>
    <w:p w:rsidR="004F3E27" w:rsidRDefault="004F3E27" w:rsidP="00303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E27" w:rsidRPr="003033C2" w:rsidRDefault="004F3E27" w:rsidP="00303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E27" w:rsidRPr="003033C2" w:rsidRDefault="004F3E27" w:rsidP="00303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Л.В.Демченко</w:t>
      </w:r>
    </w:p>
    <w:sectPr w:rsidR="004F3E27" w:rsidRPr="003033C2" w:rsidSect="00B7454E">
      <w:headerReference w:type="default" r:id="rId6"/>
      <w:headerReference w:type="firs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E27" w:rsidRPr="00B7454E" w:rsidRDefault="004F3E27" w:rsidP="00B7454E">
      <w:pPr>
        <w:pStyle w:val="a1"/>
        <w:rPr>
          <w:rFonts w:ascii="Calibri" w:hAnsi="Calibri" w:cs="Calibri"/>
          <w:sz w:val="22"/>
          <w:szCs w:val="22"/>
        </w:rPr>
      </w:pPr>
      <w:r>
        <w:separator/>
      </w:r>
    </w:p>
  </w:endnote>
  <w:endnote w:type="continuationSeparator" w:id="1">
    <w:p w:rsidR="004F3E27" w:rsidRPr="00B7454E" w:rsidRDefault="004F3E27" w:rsidP="00B7454E">
      <w:pPr>
        <w:pStyle w:val="a1"/>
        <w:rPr>
          <w:rFonts w:ascii="Calibri" w:hAnsi="Calibri" w:cs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E27" w:rsidRPr="00B7454E" w:rsidRDefault="004F3E27" w:rsidP="00B7454E">
      <w:pPr>
        <w:pStyle w:val="a1"/>
        <w:rPr>
          <w:rFonts w:ascii="Calibri" w:hAnsi="Calibri" w:cs="Calibri"/>
          <w:sz w:val="22"/>
          <w:szCs w:val="22"/>
        </w:rPr>
      </w:pPr>
      <w:r>
        <w:separator/>
      </w:r>
    </w:p>
  </w:footnote>
  <w:footnote w:type="continuationSeparator" w:id="1">
    <w:p w:rsidR="004F3E27" w:rsidRPr="00B7454E" w:rsidRDefault="004F3E27" w:rsidP="00B7454E">
      <w:pPr>
        <w:pStyle w:val="a1"/>
        <w:rPr>
          <w:rFonts w:ascii="Calibri" w:hAnsi="Calibri" w:cs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27" w:rsidRDefault="004F3E27" w:rsidP="00EB400C">
    <w:pPr>
      <w:pStyle w:val="Header"/>
      <w:framePr w:wrap="auto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2</w:t>
    </w:r>
    <w:r>
      <w:rPr>
        <w:rStyle w:val="PageNumber"/>
        <w:rFonts w:cs="Calibri"/>
      </w:rPr>
      <w:fldChar w:fldCharType="end"/>
    </w:r>
  </w:p>
  <w:p w:rsidR="004F3E27" w:rsidRDefault="004F3E27">
    <w:pPr>
      <w:pStyle w:val="Header"/>
    </w:pPr>
    <w:r>
      <w:rPr>
        <w:noProof/>
      </w:rPr>
      <w:pict>
        <v:rect id="Rectangle 1" o:spid="_x0000_s2049" style="position:absolute;margin-left:766.35pt;margin-top:217.7pt;width:45.35pt;height:25.95pt;z-index:251660288;visibility:visible;mso-position-horizontal-relative:page;mso-position-vertical-relative:margin" o:allowincell="f" stroked="f">
          <v:textbox style="layout-flow:vertical">
            <w:txbxContent>
              <w:p w:rsidR="004F3E27" w:rsidRPr="00B7454E" w:rsidRDefault="004F3E27" w:rsidP="00B7454E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xbxContent>
          </v:textbox>
          <w10:wrap anchorx="margin" anchory="margin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27" w:rsidRDefault="004F3E27">
    <w:pPr>
      <w:pStyle w:val="Header"/>
    </w:pPr>
    <w:r>
      <w:rPr>
        <w:noProof/>
      </w:rPr>
      <w:pict>
        <v:rect id="Прямоугольник 9" o:spid="_x0000_s2050" style="position:absolute;margin-left:783.55pt;margin-top:262.4pt;width:60pt;height:70.5pt;z-index:251662336;visibility:visible;mso-position-horizontal-relative:page;mso-position-vertical-relative:page" o:allowincell="f" stroked="f">
          <v:textbox>
            <w:txbxContent>
              <w:p w:rsidR="004F3E27" w:rsidRPr="00D33775" w:rsidRDefault="004F3E27">
                <w:pPr>
                  <w:jc w:val="center"/>
                  <w:rPr>
                    <w:rFonts w:ascii="Cambria" w:hAnsi="Cambria" w:cs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33C2"/>
    <w:rsid w:val="00014267"/>
    <w:rsid w:val="0016425F"/>
    <w:rsid w:val="00167D8E"/>
    <w:rsid w:val="002329D6"/>
    <w:rsid w:val="00237D1E"/>
    <w:rsid w:val="002636C9"/>
    <w:rsid w:val="003033C2"/>
    <w:rsid w:val="003A3491"/>
    <w:rsid w:val="004E472F"/>
    <w:rsid w:val="004F3E27"/>
    <w:rsid w:val="005856C0"/>
    <w:rsid w:val="005F17A0"/>
    <w:rsid w:val="006618CD"/>
    <w:rsid w:val="0067164B"/>
    <w:rsid w:val="0076012E"/>
    <w:rsid w:val="007A1FF8"/>
    <w:rsid w:val="007E0ACD"/>
    <w:rsid w:val="00853566"/>
    <w:rsid w:val="008C4E17"/>
    <w:rsid w:val="00A06DA1"/>
    <w:rsid w:val="00A22D6B"/>
    <w:rsid w:val="00AF4D1C"/>
    <w:rsid w:val="00B7454E"/>
    <w:rsid w:val="00C4782D"/>
    <w:rsid w:val="00CC394C"/>
    <w:rsid w:val="00CC6AD7"/>
    <w:rsid w:val="00D101BB"/>
    <w:rsid w:val="00D33775"/>
    <w:rsid w:val="00D3667C"/>
    <w:rsid w:val="00D82FC1"/>
    <w:rsid w:val="00EB400C"/>
    <w:rsid w:val="00EB7973"/>
    <w:rsid w:val="00EE4512"/>
    <w:rsid w:val="00F2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67C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33C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33C2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3033C2"/>
    <w:rPr>
      <w:b/>
      <w:color w:val="26282F"/>
    </w:rPr>
  </w:style>
  <w:style w:type="character" w:customStyle="1" w:styleId="a0">
    <w:name w:val="Гипертекстовая ссылка"/>
    <w:uiPriority w:val="99"/>
    <w:rsid w:val="003033C2"/>
    <w:rPr>
      <w:b/>
      <w:color w:val="auto"/>
    </w:rPr>
  </w:style>
  <w:style w:type="paragraph" w:customStyle="1" w:styleId="a1">
    <w:name w:val="Нормальный (таблица)"/>
    <w:basedOn w:val="Normal"/>
    <w:next w:val="Normal"/>
    <w:uiPriority w:val="99"/>
    <w:rsid w:val="003033C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3033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B74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454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74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7454E"/>
    <w:rPr>
      <w:rFonts w:cs="Times New Roman"/>
    </w:rPr>
  </w:style>
  <w:style w:type="character" w:styleId="PageNumber">
    <w:name w:val="page number"/>
    <w:basedOn w:val="DefaultParagraphFont"/>
    <w:uiPriority w:val="99"/>
    <w:rsid w:val="002636C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06D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0ACD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393</Words>
  <Characters>2243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elenacher</dc:creator>
  <cp:keywords/>
  <dc:description/>
  <cp:lastModifiedBy>Админ</cp:lastModifiedBy>
  <cp:revision>8</cp:revision>
  <cp:lastPrinted>2014-08-01T07:40:00Z</cp:lastPrinted>
  <dcterms:created xsi:type="dcterms:W3CDTF">2014-07-30T16:02:00Z</dcterms:created>
  <dcterms:modified xsi:type="dcterms:W3CDTF">2014-08-28T14:03:00Z</dcterms:modified>
</cp:coreProperties>
</file>